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10C" w:rsidRDefault="0047310C" w:rsidP="0019659A">
      <w:pPr>
        <w:rPr>
          <w:lang w:val="uk-UA"/>
        </w:rPr>
      </w:pPr>
    </w:p>
    <w:p w:rsidR="0047310C" w:rsidRPr="00E437D5" w:rsidRDefault="0047310C" w:rsidP="00001ACA">
      <w:pPr>
        <w:jc w:val="center"/>
        <w:rPr>
          <w:lang w:val="uk-UA"/>
        </w:rPr>
      </w:pPr>
      <w:r w:rsidRPr="00140BD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2.5pt;visibility:visible">
            <v:imagedata r:id="rId4" o:title=""/>
          </v:shape>
        </w:pict>
      </w:r>
    </w:p>
    <w:p w:rsidR="0047310C" w:rsidRDefault="0047310C" w:rsidP="0019659A">
      <w:pPr>
        <w:framePr w:hSpace="141" w:wrap="around" w:vAnchor="text" w:hAnchor="page" w:x="5841" w:y="1"/>
        <w:rPr>
          <w:noProof/>
        </w:rPr>
      </w:pPr>
    </w:p>
    <w:p w:rsidR="0047310C" w:rsidRDefault="0047310C" w:rsidP="0019659A">
      <w:pPr>
        <w:pStyle w:val="Heading1"/>
        <w:rPr>
          <w:b/>
        </w:rPr>
      </w:pPr>
    </w:p>
    <w:p w:rsidR="0047310C" w:rsidRDefault="0047310C" w:rsidP="0019659A">
      <w:pPr>
        <w:pStyle w:val="Heading1"/>
        <w:jc w:val="left"/>
        <w:rPr>
          <w:b/>
          <w:lang w:val="ru-RU"/>
        </w:rPr>
      </w:pPr>
    </w:p>
    <w:p w:rsidR="0047310C" w:rsidRDefault="0047310C" w:rsidP="00001ACA">
      <w:pPr>
        <w:pStyle w:val="Heading1"/>
        <w:rPr>
          <w:b/>
        </w:rPr>
      </w:pPr>
      <w:r>
        <w:rPr>
          <w:b/>
        </w:rPr>
        <w:t>УКРАЇНА</w:t>
      </w:r>
    </w:p>
    <w:p w:rsidR="0047310C" w:rsidRDefault="0047310C" w:rsidP="00001ACA">
      <w:pPr>
        <w:jc w:val="center"/>
      </w:pPr>
    </w:p>
    <w:p w:rsidR="0047310C" w:rsidRDefault="0047310C" w:rsidP="00001ACA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ОДЕСЬКА ОБЛАСТЬ</w:t>
      </w:r>
    </w:p>
    <w:p w:rsidR="0047310C" w:rsidRDefault="0047310C" w:rsidP="00001ACA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АРЦИЗЬКИЙ   РАЙОН</w:t>
      </w:r>
    </w:p>
    <w:p w:rsidR="0047310C" w:rsidRDefault="0047310C" w:rsidP="00001ACA">
      <w:pPr>
        <w:pStyle w:val="Heading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47310C" w:rsidRPr="00541AF3" w:rsidRDefault="0047310C" w:rsidP="00001ACA">
      <w:pPr>
        <w:jc w:val="center"/>
        <w:rPr>
          <w:b/>
          <w:sz w:val="28"/>
        </w:rPr>
      </w:pPr>
    </w:p>
    <w:p w:rsidR="0047310C" w:rsidRDefault="0047310C" w:rsidP="00001ACA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47310C" w:rsidRPr="001644A9" w:rsidRDefault="0047310C" w:rsidP="0019659A">
      <w:pPr>
        <w:jc w:val="center"/>
        <w:rPr>
          <w:sz w:val="24"/>
          <w:szCs w:val="24"/>
          <w:lang w:val="uk-UA"/>
        </w:rPr>
      </w:pPr>
      <w:r w:rsidRPr="001644A9">
        <w:rPr>
          <w:sz w:val="24"/>
          <w:szCs w:val="24"/>
          <w:lang w:val="uk-UA"/>
        </w:rPr>
        <w:t>м.Арциз</w:t>
      </w:r>
    </w:p>
    <w:p w:rsidR="0047310C" w:rsidRDefault="0047310C" w:rsidP="0019659A">
      <w:pPr>
        <w:jc w:val="center"/>
        <w:rPr>
          <w:b/>
          <w:sz w:val="28"/>
          <w:lang w:val="uk-UA"/>
        </w:rPr>
      </w:pPr>
    </w:p>
    <w:p w:rsidR="0047310C" w:rsidRPr="00690794" w:rsidRDefault="0047310C" w:rsidP="0019659A">
      <w:pPr>
        <w:jc w:val="both"/>
        <w:rPr>
          <w:sz w:val="28"/>
          <w:lang w:val="uk-UA"/>
        </w:rPr>
      </w:pPr>
      <w:r>
        <w:rPr>
          <w:sz w:val="28"/>
          <w:lang w:val="uk-UA"/>
        </w:rPr>
        <w:t>21 квітня  202</w:t>
      </w:r>
      <w:r w:rsidRPr="0010768E">
        <w:rPr>
          <w:sz w:val="28"/>
        </w:rPr>
        <w:t>1</w:t>
      </w:r>
      <w:r>
        <w:rPr>
          <w:sz w:val="28"/>
          <w:lang w:val="uk-UA"/>
        </w:rPr>
        <w:t xml:space="preserve"> року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№ 118-к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7310C" w:rsidRDefault="0047310C" w:rsidP="0019659A">
      <w:pPr>
        <w:pStyle w:val="Title"/>
      </w:pPr>
    </w:p>
    <w:p w:rsidR="0047310C" w:rsidRDefault="0047310C" w:rsidP="0019659A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Про збереження середньої заробітної плати за Стояновою А.С.</w:t>
      </w:r>
    </w:p>
    <w:p w:rsidR="0047310C" w:rsidRDefault="0047310C" w:rsidP="0019659A">
      <w:pPr>
        <w:jc w:val="center"/>
        <w:rPr>
          <w:b/>
          <w:sz w:val="28"/>
          <w:lang w:val="uk-UA"/>
        </w:rPr>
      </w:pPr>
    </w:p>
    <w:p w:rsidR="0047310C" w:rsidRDefault="0047310C" w:rsidP="0019659A">
      <w:pPr>
        <w:jc w:val="center"/>
        <w:rPr>
          <w:b/>
          <w:sz w:val="28"/>
          <w:lang w:val="uk-UA"/>
        </w:rPr>
      </w:pPr>
    </w:p>
    <w:p w:rsidR="0047310C" w:rsidRDefault="0047310C" w:rsidP="00E623E7">
      <w:pPr>
        <w:spacing w:line="276" w:lineRule="auto"/>
        <w:jc w:val="both"/>
        <w:rPr>
          <w:sz w:val="28"/>
          <w:lang w:val="uk-UA"/>
        </w:rPr>
      </w:pPr>
      <w:r w:rsidRPr="0019659A">
        <w:rPr>
          <w:sz w:val="28"/>
          <w:lang w:val="uk-UA"/>
        </w:rPr>
        <w:tab/>
      </w:r>
      <w:r>
        <w:rPr>
          <w:sz w:val="28"/>
          <w:szCs w:val="28"/>
          <w:lang w:val="uk-UA"/>
        </w:rPr>
        <w:t xml:space="preserve">На підставі пункту 20  частини 4 статті  42 </w:t>
      </w:r>
      <w:r w:rsidRPr="000917CC">
        <w:rPr>
          <w:sz w:val="28"/>
          <w:szCs w:val="28"/>
          <w:lang w:val="uk-UA"/>
        </w:rPr>
        <w:t>Закону України «Про місцеве самоврядування в Україні</w:t>
      </w:r>
      <w:r>
        <w:rPr>
          <w:sz w:val="28"/>
          <w:lang w:val="uk-UA"/>
        </w:rPr>
        <w:t>, частини 2 статті 33 Закону України «Про статус депутатів місцевих рад», особистої заяви від 19 квітня  2021 року Стоянової Алли Степанівни, довідки Новоіванівської сільської ради,  копії трудової книжки серія УКР №0712891:</w:t>
      </w:r>
    </w:p>
    <w:p w:rsidR="0047310C" w:rsidRDefault="0047310C" w:rsidP="00E623E7">
      <w:pPr>
        <w:spacing w:line="276" w:lineRule="auto"/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1.Здійснити збереження за Стояновою Аллою Степанівною на період її працевлаштування, але не більше  шести місяців з  21листопада 2020 року по 20 травня 2021року, середньої заробітної плати, яку  вона  одержувала на посаді секретаря Новоіванівської сільської ради Арцизького району  Одеської області.</w:t>
      </w:r>
    </w:p>
    <w:p w:rsidR="0047310C" w:rsidRDefault="0047310C" w:rsidP="005E0FB1">
      <w:pPr>
        <w:spacing w:line="276" w:lineRule="auto"/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2.Зобов’язати Стоянову А.С. повідомити  відділ організаційної та кадрової роботи міської ради про своє працевлаштування чи набуття права на пенсію  у 3-денний строк.</w:t>
      </w:r>
    </w:p>
    <w:p w:rsidR="0047310C" w:rsidRDefault="0047310C" w:rsidP="005E0FB1">
      <w:pPr>
        <w:pStyle w:val="BodyText"/>
        <w:spacing w:line="276" w:lineRule="auto"/>
        <w:ind w:firstLine="360"/>
      </w:pPr>
      <w:r>
        <w:t xml:space="preserve">    3.Відділу бухгалтерського обліку, звітності та фінансово-господарського забезпечення Арцизької міської ради виплатити Стояновій А.С. середньомісячну заробітну плату з 1 квітня по 30 квітня 2021 року включно. </w:t>
      </w:r>
    </w:p>
    <w:p w:rsidR="0047310C" w:rsidRDefault="0047310C" w:rsidP="005E0FB1">
      <w:pPr>
        <w:pStyle w:val="BodyText"/>
        <w:spacing w:line="276" w:lineRule="auto"/>
        <w:ind w:firstLine="708"/>
      </w:pPr>
      <w:r>
        <w:rPr>
          <w:lang w:val="ru-RU"/>
        </w:rPr>
        <w:t>4</w:t>
      </w:r>
      <w:r>
        <w:t>.Контроль за виконанням  даного розпорядження залишаю за собою.</w:t>
      </w:r>
    </w:p>
    <w:p w:rsidR="0047310C" w:rsidRDefault="0047310C" w:rsidP="0019659A">
      <w:pPr>
        <w:pStyle w:val="Heading2"/>
      </w:pPr>
    </w:p>
    <w:p w:rsidR="0047310C" w:rsidRDefault="0047310C" w:rsidP="0019659A">
      <w:pPr>
        <w:pStyle w:val="Heading2"/>
      </w:pPr>
    </w:p>
    <w:p w:rsidR="0047310C" w:rsidRDefault="0047310C" w:rsidP="0019659A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47310C" w:rsidRDefault="0047310C" w:rsidP="0019659A">
      <w:pPr>
        <w:rPr>
          <w:lang w:val="uk-UA"/>
        </w:rPr>
      </w:pPr>
    </w:p>
    <w:p w:rsidR="0047310C" w:rsidRDefault="0047310C" w:rsidP="0019659A">
      <w:pPr>
        <w:rPr>
          <w:lang w:val="uk-UA"/>
        </w:rPr>
      </w:pPr>
    </w:p>
    <w:p w:rsidR="0047310C" w:rsidRDefault="0047310C" w:rsidP="0019659A">
      <w:pPr>
        <w:rPr>
          <w:lang w:val="uk-UA"/>
        </w:rPr>
      </w:pPr>
    </w:p>
    <w:p w:rsidR="0047310C" w:rsidRPr="00542ADD" w:rsidRDefault="0047310C" w:rsidP="0019659A">
      <w:pPr>
        <w:rPr>
          <w:lang w:val="uk-UA"/>
        </w:rPr>
      </w:pPr>
      <w:r w:rsidRPr="00C230F4">
        <w:rPr>
          <w:sz w:val="28"/>
          <w:szCs w:val="28"/>
          <w:lang w:val="uk-UA"/>
        </w:rPr>
        <w:t>З розпорядженням ознайомлена</w:t>
      </w:r>
      <w:r>
        <w:rPr>
          <w:sz w:val="28"/>
          <w:szCs w:val="28"/>
          <w:lang w:val="uk-UA"/>
        </w:rPr>
        <w:tab/>
        <w:t>___________        А.Стоянова</w:t>
      </w:r>
    </w:p>
    <w:p w:rsidR="0047310C" w:rsidRDefault="0047310C" w:rsidP="005E0FB1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7310C" w:rsidRDefault="0047310C" w:rsidP="005E0FB1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7310C" w:rsidRDefault="0047310C" w:rsidP="005E0FB1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7310C" w:rsidRPr="00E96A52" w:rsidRDefault="0047310C" w:rsidP="005E0FB1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47310C" w:rsidRPr="00E96A52" w:rsidRDefault="0047310C" w:rsidP="005E0FB1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>14 травня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140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 xml:space="preserve"> - </w:t>
      </w:r>
      <w:r w:rsidRPr="00E96A52">
        <w:rPr>
          <w:rFonts w:ascii="Times New Roman" w:hAnsi="Times New Roman"/>
          <w:sz w:val="28"/>
          <w:szCs w:val="28"/>
          <w:lang w:val="uk-UA"/>
        </w:rPr>
        <w:t>к</w:t>
      </w:r>
    </w:p>
    <w:p w:rsidR="0047310C" w:rsidRDefault="0047310C" w:rsidP="005E0FB1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7310C" w:rsidRPr="005A7421" w:rsidRDefault="0047310C" w:rsidP="005E0FB1">
      <w:pPr>
        <w:jc w:val="both"/>
        <w:rPr>
          <w:sz w:val="28"/>
          <w:szCs w:val="28"/>
          <w:lang w:val="uk-UA"/>
        </w:rPr>
      </w:pPr>
      <w:r w:rsidRPr="005A7421">
        <w:rPr>
          <w:sz w:val="28"/>
          <w:szCs w:val="28"/>
          <w:lang w:val="uk-UA"/>
        </w:rPr>
        <w:t xml:space="preserve">«Про </w:t>
      </w:r>
      <w:r>
        <w:rPr>
          <w:sz w:val="28"/>
          <w:szCs w:val="28"/>
          <w:lang w:val="uk-UA"/>
        </w:rPr>
        <w:t>збереження середньої заробітної плати за Стояновою А.С.</w:t>
      </w:r>
      <w:r w:rsidRPr="005A7421">
        <w:rPr>
          <w:sz w:val="28"/>
          <w:szCs w:val="28"/>
          <w:lang w:val="uk-UA"/>
        </w:rPr>
        <w:t>»</w:t>
      </w:r>
    </w:p>
    <w:p w:rsidR="0047310C" w:rsidRPr="00A84420" w:rsidRDefault="0047310C" w:rsidP="005E0FB1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7310C" w:rsidRDefault="0047310C" w:rsidP="005E0FB1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47310C" w:rsidRPr="00CF77D5" w:rsidRDefault="0047310C" w:rsidP="005E0FB1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47310C" w:rsidRDefault="0047310C" w:rsidP="005E0FB1">
      <w:pPr>
        <w:rPr>
          <w:b/>
          <w:sz w:val="28"/>
          <w:szCs w:val="28"/>
          <w:lang w:val="uk-UA"/>
        </w:rPr>
      </w:pPr>
    </w:p>
    <w:p w:rsidR="0047310C" w:rsidRDefault="0047310C" w:rsidP="005E0FB1">
      <w:pPr>
        <w:rPr>
          <w:b/>
          <w:sz w:val="28"/>
          <w:szCs w:val="28"/>
          <w:lang w:val="uk-UA"/>
        </w:rPr>
      </w:pPr>
    </w:p>
    <w:p w:rsidR="0047310C" w:rsidRPr="00E05F39" w:rsidRDefault="0047310C" w:rsidP="005E0FB1">
      <w:pPr>
        <w:rPr>
          <w:b/>
          <w:sz w:val="28"/>
          <w:szCs w:val="28"/>
          <w:lang w:val="uk-UA"/>
        </w:rPr>
      </w:pPr>
    </w:p>
    <w:p w:rsidR="0047310C" w:rsidRDefault="0047310C" w:rsidP="005E0FB1">
      <w:pPr>
        <w:rPr>
          <w:sz w:val="28"/>
          <w:szCs w:val="28"/>
          <w:lang w:val="uk-UA"/>
        </w:rPr>
      </w:pPr>
    </w:p>
    <w:p w:rsidR="0047310C" w:rsidRPr="00E05F39" w:rsidRDefault="0047310C" w:rsidP="005E0FB1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>Заступник  Арцизького міського голови</w:t>
      </w:r>
    </w:p>
    <w:p w:rsidR="0047310C" w:rsidRPr="00E05F39" w:rsidRDefault="0047310C" w:rsidP="005E0FB1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О.Стоянова</w:t>
      </w:r>
    </w:p>
    <w:p w:rsidR="0047310C" w:rsidRPr="00E05F39" w:rsidRDefault="0047310C" w:rsidP="005E0FB1">
      <w:pPr>
        <w:rPr>
          <w:sz w:val="28"/>
          <w:szCs w:val="28"/>
          <w:lang w:val="uk-UA"/>
        </w:rPr>
      </w:pPr>
    </w:p>
    <w:p w:rsidR="0047310C" w:rsidRDefault="0047310C" w:rsidP="005E0FB1">
      <w:pPr>
        <w:rPr>
          <w:sz w:val="28"/>
          <w:szCs w:val="28"/>
          <w:lang w:val="uk-UA"/>
        </w:rPr>
      </w:pPr>
    </w:p>
    <w:p w:rsidR="0047310C" w:rsidRPr="00E05F39" w:rsidRDefault="0047310C" w:rsidP="005E0FB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юридичного відділу міської ради</w:t>
      </w:r>
    </w:p>
    <w:p w:rsidR="0047310C" w:rsidRPr="00E05F39" w:rsidRDefault="0047310C" w:rsidP="005E0FB1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А.Станкова</w:t>
      </w:r>
    </w:p>
    <w:p w:rsidR="0047310C" w:rsidRPr="00E05F39" w:rsidRDefault="0047310C" w:rsidP="005E0FB1">
      <w:pPr>
        <w:rPr>
          <w:sz w:val="28"/>
          <w:szCs w:val="28"/>
          <w:lang w:val="uk-UA"/>
        </w:rPr>
      </w:pPr>
    </w:p>
    <w:p w:rsidR="0047310C" w:rsidRDefault="0047310C" w:rsidP="005E0FB1">
      <w:pPr>
        <w:rPr>
          <w:sz w:val="28"/>
          <w:szCs w:val="28"/>
          <w:lang w:val="uk-UA"/>
        </w:rPr>
      </w:pPr>
    </w:p>
    <w:p w:rsidR="0047310C" w:rsidRPr="00E05F39" w:rsidRDefault="0047310C" w:rsidP="005E0FB1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47310C" w:rsidRPr="00E05F39" w:rsidRDefault="0047310C" w:rsidP="005E0FB1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І.Стойкова</w:t>
      </w:r>
    </w:p>
    <w:p w:rsidR="0047310C" w:rsidRPr="00E05F39" w:rsidRDefault="0047310C" w:rsidP="005E0FB1">
      <w:pPr>
        <w:rPr>
          <w:sz w:val="28"/>
          <w:szCs w:val="28"/>
          <w:lang w:val="uk-UA"/>
        </w:rPr>
      </w:pPr>
    </w:p>
    <w:p w:rsidR="0047310C" w:rsidRDefault="0047310C">
      <w:pPr>
        <w:rPr>
          <w:i/>
          <w:lang w:val="uk-UA"/>
        </w:rPr>
      </w:pPr>
    </w:p>
    <w:p w:rsidR="0047310C" w:rsidRDefault="0047310C">
      <w:pPr>
        <w:rPr>
          <w:i/>
          <w:lang w:val="uk-UA"/>
        </w:rPr>
      </w:pPr>
    </w:p>
    <w:p w:rsidR="0047310C" w:rsidRDefault="0047310C">
      <w:pPr>
        <w:rPr>
          <w:i/>
          <w:lang w:val="uk-UA"/>
        </w:rPr>
      </w:pPr>
    </w:p>
    <w:p w:rsidR="0047310C" w:rsidRDefault="0047310C">
      <w:pPr>
        <w:rPr>
          <w:i/>
          <w:lang w:val="uk-UA"/>
        </w:rPr>
      </w:pPr>
    </w:p>
    <w:p w:rsidR="0047310C" w:rsidRDefault="0047310C">
      <w:pPr>
        <w:rPr>
          <w:i/>
          <w:lang w:val="uk-UA"/>
        </w:rPr>
      </w:pPr>
    </w:p>
    <w:p w:rsidR="0047310C" w:rsidRDefault="0047310C">
      <w:pPr>
        <w:rPr>
          <w:i/>
          <w:lang w:val="uk-UA"/>
        </w:rPr>
      </w:pPr>
    </w:p>
    <w:p w:rsidR="0047310C" w:rsidRDefault="0047310C">
      <w:pPr>
        <w:rPr>
          <w:i/>
          <w:lang w:val="uk-UA"/>
        </w:rPr>
      </w:pPr>
    </w:p>
    <w:p w:rsidR="0047310C" w:rsidRPr="0010768E" w:rsidRDefault="0047310C">
      <w:pPr>
        <w:rPr>
          <w:sz w:val="24"/>
          <w:szCs w:val="24"/>
          <w:lang w:val="uk-UA"/>
        </w:rPr>
      </w:pPr>
      <w:r w:rsidRPr="0010768E">
        <w:rPr>
          <w:sz w:val="24"/>
          <w:szCs w:val="24"/>
          <w:lang w:val="uk-UA"/>
        </w:rPr>
        <w:t>Виконавець: Колеснікова Н.Д., головний спеціаліст по роботі з персоналом</w:t>
      </w:r>
      <w:r>
        <w:rPr>
          <w:sz w:val="24"/>
          <w:szCs w:val="24"/>
          <w:lang w:val="uk-UA"/>
        </w:rPr>
        <w:t xml:space="preserve"> відділу організаційної та кадрової роботи міської ради</w:t>
      </w:r>
    </w:p>
    <w:sectPr w:rsidR="0047310C" w:rsidRPr="0010768E" w:rsidSect="00FB6841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659A"/>
    <w:rsid w:val="00001ACA"/>
    <w:rsid w:val="000917CC"/>
    <w:rsid w:val="0010768E"/>
    <w:rsid w:val="00140BDA"/>
    <w:rsid w:val="001636EA"/>
    <w:rsid w:val="001644A9"/>
    <w:rsid w:val="0019659A"/>
    <w:rsid w:val="001A2879"/>
    <w:rsid w:val="00274B88"/>
    <w:rsid w:val="002B496B"/>
    <w:rsid w:val="002C3EAC"/>
    <w:rsid w:val="003010A8"/>
    <w:rsid w:val="00437633"/>
    <w:rsid w:val="004439A9"/>
    <w:rsid w:val="0047310C"/>
    <w:rsid w:val="00541AF3"/>
    <w:rsid w:val="00542ADD"/>
    <w:rsid w:val="005A7421"/>
    <w:rsid w:val="005E0FB1"/>
    <w:rsid w:val="00690794"/>
    <w:rsid w:val="007735AB"/>
    <w:rsid w:val="00785EC5"/>
    <w:rsid w:val="008C3EDE"/>
    <w:rsid w:val="009316EB"/>
    <w:rsid w:val="009E5160"/>
    <w:rsid w:val="00A84420"/>
    <w:rsid w:val="00C228BF"/>
    <w:rsid w:val="00C230F4"/>
    <w:rsid w:val="00CC7C97"/>
    <w:rsid w:val="00CF77D5"/>
    <w:rsid w:val="00D40133"/>
    <w:rsid w:val="00DB43FD"/>
    <w:rsid w:val="00E05F39"/>
    <w:rsid w:val="00E16154"/>
    <w:rsid w:val="00E437D5"/>
    <w:rsid w:val="00E623E7"/>
    <w:rsid w:val="00E71776"/>
    <w:rsid w:val="00E96A52"/>
    <w:rsid w:val="00F5097D"/>
    <w:rsid w:val="00F649EA"/>
    <w:rsid w:val="00FB6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59A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9659A"/>
    <w:pPr>
      <w:keepNext/>
      <w:jc w:val="center"/>
      <w:outlineLvl w:val="0"/>
    </w:pPr>
    <w:rPr>
      <w:sz w:val="28"/>
      <w:szCs w:val="28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9659A"/>
    <w:pPr>
      <w:keepNext/>
      <w:outlineLvl w:val="1"/>
    </w:pPr>
    <w:rPr>
      <w:sz w:val="28"/>
      <w:szCs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9659A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9659A"/>
    <w:rPr>
      <w:rFonts w:ascii="Times New Roman" w:hAnsi="Times New Roman" w:cs="Times New Roman"/>
      <w:sz w:val="28"/>
      <w:szCs w:val="28"/>
      <w:lang w:val="uk-UA" w:eastAsia="ru-RU"/>
    </w:rPr>
  </w:style>
  <w:style w:type="paragraph" w:styleId="Title">
    <w:name w:val="Title"/>
    <w:basedOn w:val="Normal"/>
    <w:link w:val="TitleChar"/>
    <w:uiPriority w:val="99"/>
    <w:qFormat/>
    <w:rsid w:val="0019659A"/>
    <w:pPr>
      <w:jc w:val="center"/>
    </w:pPr>
    <w:rPr>
      <w:sz w:val="28"/>
      <w:szCs w:val="28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19659A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19659A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659A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19659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19659A"/>
    <w:rPr>
      <w:rFonts w:ascii="Times New Roman" w:hAnsi="Times New Roman" w:cs="Times New Roman"/>
      <w:sz w:val="20"/>
      <w:szCs w:val="20"/>
      <w:lang w:eastAsia="ru-RU"/>
    </w:rPr>
  </w:style>
  <w:style w:type="paragraph" w:styleId="HTMLPreformatted">
    <w:name w:val="HTML Preformatted"/>
    <w:basedOn w:val="Normal"/>
    <w:link w:val="HTMLPreformattedChar"/>
    <w:uiPriority w:val="99"/>
    <w:rsid w:val="0019659A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eastAsia="Calibri" w:hAnsi="Courier New" w:cs="Courier New"/>
      <w:kern w:val="1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19659A"/>
    <w:rPr>
      <w:rFonts w:ascii="Courier New" w:eastAsia="Times New Roman" w:hAnsi="Courier New" w:cs="Courier New"/>
      <w:kern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1965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9659A"/>
    <w:rPr>
      <w:rFonts w:ascii="Tahoma" w:hAnsi="Tahoma" w:cs="Tahoma"/>
      <w:sz w:val="16"/>
      <w:szCs w:val="16"/>
      <w:lang w:eastAsia="ru-RU"/>
    </w:rPr>
  </w:style>
  <w:style w:type="paragraph" w:styleId="NoSpacing">
    <w:name w:val="No Spacing"/>
    <w:uiPriority w:val="99"/>
    <w:qFormat/>
    <w:rsid w:val="005E0FB1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228</TotalTime>
  <Pages>2</Pages>
  <Words>353</Words>
  <Characters>2017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13</cp:revision>
  <cp:lastPrinted>2021-05-14T05:46:00Z</cp:lastPrinted>
  <dcterms:created xsi:type="dcterms:W3CDTF">2021-01-15T07:39:00Z</dcterms:created>
  <dcterms:modified xsi:type="dcterms:W3CDTF">2022-01-11T09:55:00Z</dcterms:modified>
</cp:coreProperties>
</file>